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8959" w14:textId="666858C0" w:rsidR="00EF29C0" w:rsidRPr="00EF29C0" w:rsidRDefault="00EF29C0" w:rsidP="00EF29C0">
      <w:pPr>
        <w:spacing w:after="120" w:line="360" w:lineRule="auto"/>
        <w:ind w:left="567" w:right="1695"/>
        <w:rPr>
          <w:rFonts w:ascii="Arial" w:hAnsi="Arial" w:cs="Arial"/>
          <w:b/>
          <w:bCs/>
          <w:sz w:val="28"/>
          <w:szCs w:val="28"/>
        </w:rPr>
      </w:pPr>
      <w:r>
        <w:rPr>
          <w:rFonts w:ascii="Arial" w:hAnsi="Arial"/>
          <w:b/>
          <w:sz w:val="28"/>
        </w:rPr>
        <w:t xml:space="preserve">Nueva sembradora combinada arrastrada Cirrus 8004-2C Grand de AMAZONE con depósito de triple cámara </w:t>
      </w:r>
    </w:p>
    <w:p w14:paraId="6B777426" w14:textId="65C93156" w:rsidR="00EF29C0" w:rsidRDefault="00EF29C0" w:rsidP="00921FE3">
      <w:pPr>
        <w:spacing w:after="120" w:line="360" w:lineRule="auto"/>
        <w:ind w:left="567" w:right="1695"/>
        <w:rPr>
          <w:rFonts w:ascii="Arial" w:eastAsia="Arial" w:hAnsi="Arial" w:cs="Arial"/>
        </w:rPr>
      </w:pPr>
    </w:p>
    <w:p w14:paraId="6AEE8775" w14:textId="09CE323F" w:rsidR="00EF29C0" w:rsidRDefault="00EF29C0" w:rsidP="004A4E71">
      <w:pPr>
        <w:spacing w:after="120" w:line="360" w:lineRule="auto"/>
        <w:ind w:left="567" w:right="1695"/>
        <w:rPr>
          <w:rFonts w:ascii="Arial" w:eastAsia="Arial" w:hAnsi="Arial" w:cs="Arial"/>
        </w:rPr>
      </w:pPr>
      <w:r>
        <w:rPr>
          <w:rFonts w:ascii="Arial" w:hAnsi="Arial"/>
        </w:rPr>
        <w:t>Con la nueva Cirrus 8004-2C Grand, AMAZONE amplía su gama de potentes sembradoras para grandes superficies Cirrus Grand con una variante de 8 m. La sembradora combinada arrastrada es ideal para grandes explotaciones y contratistas que trabajan con tractores con una potencia a partir de 280 CV. Gracias a su precisión y flexibilidad a la hora de esparcir simultáneamente diferentes productos a través del nuevo depósito de triple cámara, la Cirrus Grand cumple los requisitos de una amplia variedad de procesos de siembra.</w:t>
      </w:r>
    </w:p>
    <w:p w14:paraId="66ADBA19" w14:textId="77777777" w:rsidR="001419F2" w:rsidRDefault="001419F2" w:rsidP="004A4E71">
      <w:pPr>
        <w:spacing w:after="120" w:line="360" w:lineRule="auto"/>
        <w:ind w:left="567" w:right="1695"/>
        <w:rPr>
          <w:rFonts w:ascii="Arial" w:eastAsia="Arial" w:hAnsi="Arial" w:cs="Arial"/>
        </w:rPr>
      </w:pPr>
    </w:p>
    <w:p w14:paraId="52820B1F" w14:textId="6E0EAFCD" w:rsidR="00D176E7" w:rsidRPr="00EF29C0" w:rsidRDefault="0032713A" w:rsidP="00D176E7">
      <w:pPr>
        <w:spacing w:after="120" w:line="360" w:lineRule="auto"/>
        <w:ind w:left="567" w:right="1695"/>
        <w:rPr>
          <w:rFonts w:ascii="Arial" w:eastAsia="Arial" w:hAnsi="Arial" w:cs="Arial"/>
          <w:b/>
          <w:bCs/>
        </w:rPr>
      </w:pPr>
      <w:r>
        <w:rPr>
          <w:rFonts w:ascii="Arial" w:hAnsi="Arial"/>
          <w:b/>
        </w:rPr>
        <w:t>Nuevo: depósito de triple cámara para métodos de cultivo pioneros</w:t>
      </w:r>
    </w:p>
    <w:p w14:paraId="61F1915B" w14:textId="627A9238" w:rsidR="00D176E7" w:rsidRDefault="00D176E7" w:rsidP="00D176E7">
      <w:pPr>
        <w:spacing w:after="120" w:line="360" w:lineRule="auto"/>
        <w:ind w:left="567" w:right="1695"/>
        <w:rPr>
          <w:rFonts w:ascii="Arial" w:eastAsia="Arial" w:hAnsi="Arial" w:cs="Arial"/>
          <w:color w:val="FF0000"/>
        </w:rPr>
      </w:pPr>
      <w:r>
        <w:rPr>
          <w:rFonts w:ascii="Arial" w:hAnsi="Arial"/>
        </w:rPr>
        <w:t xml:space="preserve">Una característica clave es el nuevo depósito de triple cámara con una capacidad total de 5900 litros. La combinación de las tres cámaras en un depósito ofrece una gran flexibilidad y fácil accesibilidad para el usuario. Pueden dosificarse individualmente hasta tres productos diferentes en una proporción de 40:50:10. Por ejemplo, es posible aplicar en una sola pasada colza, abono y antibabosas granulado utilizando el procedimiento Single-Shoot. O puede combinarse la siembra de trigo con la aplicación simultánea de abono y microgranulado. Todos los productos se colocan con precisión en un punto del surco de siembra, garantizando una aplicación eficiente. </w:t>
      </w:r>
    </w:p>
    <w:p w14:paraId="2CF1C793" w14:textId="77777777" w:rsidR="00D176E7" w:rsidRDefault="00D176E7" w:rsidP="004A4E71">
      <w:pPr>
        <w:spacing w:after="120" w:line="360" w:lineRule="auto"/>
        <w:ind w:left="567" w:right="1695"/>
        <w:rPr>
          <w:rFonts w:ascii="Arial" w:eastAsia="Arial" w:hAnsi="Arial" w:cs="Arial"/>
        </w:rPr>
      </w:pPr>
    </w:p>
    <w:p w14:paraId="031AA222" w14:textId="08976C1B" w:rsidR="00CA7EF0" w:rsidRPr="00CA7EF0" w:rsidRDefault="00F135E0" w:rsidP="00CA7EF0">
      <w:pPr>
        <w:spacing w:after="120" w:line="360" w:lineRule="auto"/>
        <w:ind w:left="567" w:right="1695"/>
        <w:rPr>
          <w:rFonts w:ascii="Arial" w:eastAsia="Arial" w:hAnsi="Arial" w:cs="Arial"/>
          <w:b/>
          <w:bCs/>
        </w:rPr>
      </w:pPr>
      <w:r>
        <w:rPr>
          <w:rFonts w:ascii="Arial" w:hAnsi="Arial"/>
          <w:b/>
        </w:rPr>
        <w:t>Soluciones para la agricultura moderna. Nuevo: distancia entre hileras de 12,5 cm</w:t>
      </w:r>
    </w:p>
    <w:p w14:paraId="47FDC4D1" w14:textId="0FDCEDC1" w:rsidR="00EF29C0" w:rsidRDefault="00C6496F" w:rsidP="00EF29C0">
      <w:pPr>
        <w:spacing w:after="120" w:line="360" w:lineRule="auto"/>
        <w:ind w:left="567" w:right="1695"/>
        <w:rPr>
          <w:rFonts w:ascii="Arial" w:eastAsia="Arial" w:hAnsi="Arial" w:cs="Arial"/>
        </w:rPr>
      </w:pPr>
      <w:r>
        <w:rPr>
          <w:rFonts w:ascii="Arial" w:hAnsi="Arial"/>
        </w:rPr>
        <w:t xml:space="preserve">El gran cabezal distribuidor del equipamiento Smart plus garantiza una distribución transversal óptima. Dotado de un control individual de hileras, asegura una elevada sostenibilidad mediante el ahorro de semillas y abono en </w:t>
      </w:r>
      <w:r>
        <w:rPr>
          <w:rFonts w:ascii="Arial" w:hAnsi="Arial"/>
        </w:rPr>
        <w:lastRenderedPageBreak/>
        <w:t>las cabeceras y cuñas. El control de calles puede llevarse a cabo de forma simétrica, asimétrica o flexible a través del intuitivo terminal ISOBUS. El cabezal distribuidor se ajusta automáticamente. Gracias a este sistema inteligente, el ancho de trabajo de la sembradora es independiente del sistema de calles correspondiente. La desactivación de hileras individuales ofrece una ventaja particular. Por ejemplo, la colza puede sembrarse con doble distancia entre hileras.</w:t>
      </w:r>
      <w:r>
        <w:rPr>
          <w:rFonts w:ascii="Arial" w:hAnsi="Arial"/>
        </w:rPr>
        <w:br/>
        <w:t>La Cirrus 8004-2C Grand también cuenta con una distancia entre hileras adicional. Además de la clásica separación entre hileras de 16,6 cm, también puede elegirse una menor distancia de 12,5 cm, especialmente adecuada para la siembra de primavera y las explotaciones con una elevada presión de las malas hierbas. La reducida distancia entre hileras permite que el cultivo sombree el suelo más rápidamente, lo que reduce la aparición de malas hierbas. Así se consigue un cultivo más limpio y, en el mejor de los casos, se reduce el uso de herbicidas.</w:t>
      </w:r>
    </w:p>
    <w:p w14:paraId="5B222EAA" w14:textId="77777777" w:rsidR="00112ED1" w:rsidRDefault="00112ED1" w:rsidP="00112ED1">
      <w:pPr>
        <w:spacing w:after="120" w:line="360" w:lineRule="auto"/>
        <w:ind w:left="567" w:right="1695"/>
        <w:rPr>
          <w:rFonts w:ascii="Arial" w:hAnsi="Arial" w:cs="Arial"/>
          <w:bCs/>
        </w:rPr>
      </w:pPr>
      <w:r>
        <w:rPr>
          <w:rFonts w:ascii="Arial Unicode MS" w:hAnsi="Arial Unicode MS"/>
          <w:noProof/>
        </w:rPr>
        <w:drawing>
          <wp:inline distT="0" distB="0" distL="0" distR="0" wp14:anchorId="475E5F86" wp14:editId="2999CDA5">
            <wp:extent cx="4557023" cy="2902857"/>
            <wp:effectExtent l="0" t="0" r="0" b="0"/>
            <wp:docPr id="1505004278" name="Grafik 5" descr="Ein Bild, das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04278" name="Grafik 5" descr="Ein Bild, das drauß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7591" cy="2903219"/>
                    </a:xfrm>
                    <a:prstGeom prst="rect">
                      <a:avLst/>
                    </a:prstGeom>
                    <a:noFill/>
                    <a:ln>
                      <a:noFill/>
                    </a:ln>
                  </pic:spPr>
                </pic:pic>
              </a:graphicData>
            </a:graphic>
          </wp:inline>
        </w:drawing>
      </w:r>
    </w:p>
    <w:p w14:paraId="49651EE0" w14:textId="390DFE9B" w:rsidR="00112ED1" w:rsidRPr="00112ED1" w:rsidRDefault="00112ED1" w:rsidP="00112ED1">
      <w:pPr>
        <w:spacing w:after="120" w:line="360" w:lineRule="auto"/>
        <w:ind w:left="567" w:right="1695"/>
        <w:rPr>
          <w:rFonts w:ascii="Arial" w:hAnsi="Arial" w:cs="Arial"/>
          <w:bCs/>
          <w:i/>
          <w:iCs/>
          <w:sz w:val="22"/>
          <w:szCs w:val="22"/>
        </w:rPr>
      </w:pPr>
      <w:r>
        <w:rPr>
          <w:rFonts w:ascii="Arial" w:hAnsi="Arial"/>
          <w:i/>
          <w:sz w:val="22"/>
        </w:rPr>
        <w:t xml:space="preserve">Representación esquemática del control individual de hileras del cabezal distribuidor Smart plus. </w:t>
      </w:r>
      <w:r>
        <w:rPr>
          <w:rFonts w:ascii="Arial" w:hAnsi="Arial"/>
          <w:i/>
          <w:sz w:val="22"/>
        </w:rPr>
        <w:br/>
        <w:t>Lado izquierdo: conducto de semillas abierto. Lado derecho: las semillas entran en recirculación, el aire escapa por el conducto de semillas cerrado a las semillas.</w:t>
      </w:r>
    </w:p>
    <w:p w14:paraId="41014F14" w14:textId="235060A8" w:rsidR="00FF3843" w:rsidRPr="00EF29C0" w:rsidRDefault="00E216E2" w:rsidP="00FF3843">
      <w:pPr>
        <w:spacing w:after="120" w:line="360" w:lineRule="auto"/>
        <w:ind w:left="567" w:right="1695"/>
        <w:rPr>
          <w:rFonts w:ascii="Arial" w:hAnsi="Arial" w:cs="Arial"/>
          <w:b/>
          <w:bCs/>
        </w:rPr>
      </w:pPr>
      <w:r>
        <w:rPr>
          <w:rFonts w:ascii="Arial" w:hAnsi="Arial"/>
          <w:b/>
        </w:rPr>
        <w:lastRenderedPageBreak/>
        <w:t>AutoPoint: optimización de los tiempos de conmutación para una buena higiene del campo</w:t>
      </w:r>
    </w:p>
    <w:p w14:paraId="6A439671" w14:textId="77777777" w:rsidR="00FF3843" w:rsidRDefault="00FF3843" w:rsidP="00317168">
      <w:pPr>
        <w:spacing w:after="120" w:line="360" w:lineRule="auto"/>
        <w:ind w:left="567" w:right="1497"/>
        <w:rPr>
          <w:rFonts w:ascii="Arial" w:hAnsi="Arial" w:cs="Arial"/>
          <w:bCs/>
        </w:rPr>
      </w:pPr>
      <w:r>
        <w:rPr>
          <w:rFonts w:ascii="Arial" w:hAnsi="Arial"/>
        </w:rPr>
        <w:t xml:space="preserve">Con el sistema de medición automático AutoPoint, se incorpora ahora también a la serie de la Cirrus 04 Grand una solución inteligente para determinar los tiempos de transporte. Un sensor situado en la reja de siembra determina el tiempo de transporte de los flujos de semillas desde el dosificador hasta la reja y ajusta automáticamente los puntos de conexión y desconexión del sistema. Esta tecnología mejora constantemente los tiempos de Section Control y aumenta la precisión de la siembra. Como resultado se reducen al mínimo las zonas sin producto y los solapamientos, lo que garantiza una buena higiene del campo. </w:t>
      </w:r>
    </w:p>
    <w:p w14:paraId="246791FD" w14:textId="77777777" w:rsidR="00FF3843" w:rsidRPr="00EF29C0" w:rsidRDefault="00FF3843" w:rsidP="00FF3843">
      <w:pPr>
        <w:spacing w:after="120" w:line="360" w:lineRule="auto"/>
        <w:ind w:left="567" w:right="1695"/>
        <w:rPr>
          <w:rFonts w:ascii="Arial" w:hAnsi="Arial" w:cs="Arial"/>
          <w:bCs/>
        </w:rPr>
      </w:pPr>
    </w:p>
    <w:p w14:paraId="5B5EA743" w14:textId="77777777" w:rsidR="00EF29C0" w:rsidRPr="00EF29C0" w:rsidRDefault="00EF29C0" w:rsidP="00EF29C0">
      <w:pPr>
        <w:spacing w:after="120" w:line="360" w:lineRule="auto"/>
        <w:ind w:left="567" w:right="1695"/>
        <w:rPr>
          <w:rFonts w:ascii="Arial" w:eastAsia="Arial" w:hAnsi="Arial" w:cs="Arial"/>
          <w:b/>
          <w:bCs/>
        </w:rPr>
      </w:pPr>
      <w:r>
        <w:rPr>
          <w:rFonts w:ascii="Arial" w:hAnsi="Arial"/>
          <w:b/>
        </w:rPr>
        <w:t>El crushboard y las ruedas direccionales amplían la variedad de herramientas delanteras</w:t>
      </w:r>
    </w:p>
    <w:p w14:paraId="7174E4E5" w14:textId="521F4D46" w:rsidR="00EF29C0" w:rsidRDefault="00EF29C0" w:rsidP="00EF29C0">
      <w:pPr>
        <w:spacing w:after="120" w:line="360" w:lineRule="auto"/>
        <w:ind w:left="567" w:right="1695"/>
        <w:rPr>
          <w:rFonts w:ascii="Arial" w:eastAsia="Arial" w:hAnsi="Arial" w:cs="Arial"/>
        </w:rPr>
      </w:pPr>
      <w:r>
        <w:rPr>
          <w:rFonts w:ascii="Arial" w:hAnsi="Arial"/>
        </w:rPr>
        <w:t xml:space="preserve">Además del compactador de neumáticos delantero T-Pack, la Cirrus 04 Grand se puede equipar con otras herramientas delanteras nuevas. Para explotaciones con suelos pesados o con muchos terrones se ha diseñado especialmente un crushboard con ruedas direccionales exteriores. El crushboard nivela la superficie, rompe los terrones y garantiza un lecho de siembra nivelado, especialmente después de arar o de trabajos preparatorios. Las ruedas direccionales situadas en el exterior de la máquina garantizan un guiado suave y evitan que los brazos se hundan en el suelo. La Cirrus Grand también está disponible con ruedas direccionales solo delante del cuerpo de discos para explotaciones que llevan a cabo una preparación completa del lecho de siembra antes de la siembra. De este modo, se puede prescindir de la herramienta delantera. </w:t>
      </w:r>
    </w:p>
    <w:p w14:paraId="17D9F7A5" w14:textId="77777777" w:rsidR="00EF29C0" w:rsidRPr="00EF29C0" w:rsidRDefault="00EF29C0" w:rsidP="00EF29C0">
      <w:pPr>
        <w:spacing w:after="120" w:line="360" w:lineRule="auto"/>
        <w:ind w:left="567" w:right="1695"/>
        <w:rPr>
          <w:rFonts w:ascii="Arial" w:hAnsi="Arial" w:cs="Arial"/>
          <w:bCs/>
        </w:rPr>
      </w:pPr>
    </w:p>
    <w:p w14:paraId="1FFE2C04" w14:textId="1F2B3934" w:rsidR="00EF29C0" w:rsidRPr="00EF29C0" w:rsidRDefault="00920760" w:rsidP="00EF29C0">
      <w:pPr>
        <w:spacing w:after="120" w:line="360" w:lineRule="auto"/>
        <w:ind w:left="567" w:right="1695"/>
        <w:rPr>
          <w:rFonts w:ascii="Arial" w:hAnsi="Arial" w:cs="Arial"/>
          <w:b/>
          <w:bCs/>
        </w:rPr>
      </w:pPr>
      <w:r>
        <w:rPr>
          <w:rFonts w:ascii="Arial" w:hAnsi="Arial"/>
          <w:b/>
        </w:rPr>
        <w:t xml:space="preserve">Sistema hidráulico de a bordo y precalentamiento del aire opcionales </w:t>
      </w:r>
    </w:p>
    <w:p w14:paraId="74EB5C55" w14:textId="3B79FE48" w:rsidR="00EF29C0" w:rsidRDefault="00EF29C0" w:rsidP="00EF29C0">
      <w:pPr>
        <w:spacing w:after="120" w:line="360" w:lineRule="auto"/>
        <w:ind w:left="567" w:right="1695"/>
        <w:rPr>
          <w:rFonts w:ascii="Arial" w:hAnsi="Arial" w:cs="Arial"/>
          <w:bCs/>
        </w:rPr>
      </w:pPr>
      <w:r>
        <w:rPr>
          <w:rFonts w:ascii="Arial" w:hAnsi="Arial"/>
        </w:rPr>
        <w:t xml:space="preserve">Otra ventaja es el sistema hidráulico de a bordo, disponible como opcional, con bomba insertable de toma de fuerza, que permite utilizar las máquinas incluso </w:t>
      </w:r>
      <w:r>
        <w:rPr>
          <w:rFonts w:ascii="Arial" w:hAnsi="Arial"/>
        </w:rPr>
        <w:lastRenderedPageBreak/>
        <w:t>con tractores de baja potencia hidráulica. En condiciones de aire húmedo, el sistema opcional de precalentamiento del aire garantiza un funcionamiento sin problemas. Aumenta la temperatura en el caudal impelido en unos 8 °C y reduce la condensación, lo que impide la adherencia de agentes decapantes o polvo de abono.</w:t>
      </w:r>
    </w:p>
    <w:p w14:paraId="724B9D92" w14:textId="77777777" w:rsidR="005B70E0" w:rsidRDefault="005B70E0" w:rsidP="00EF29C0">
      <w:pPr>
        <w:spacing w:after="120" w:line="360" w:lineRule="auto"/>
        <w:ind w:left="567" w:right="1695"/>
        <w:rPr>
          <w:rFonts w:ascii="Arial" w:hAnsi="Arial" w:cs="Arial"/>
          <w:bCs/>
        </w:rPr>
      </w:pPr>
    </w:p>
    <w:p w14:paraId="53A389FB" w14:textId="19BF54D0" w:rsidR="005B70E0" w:rsidRPr="004E2A66" w:rsidRDefault="005B70E0" w:rsidP="00EF29C0">
      <w:pPr>
        <w:spacing w:after="120" w:line="360" w:lineRule="auto"/>
        <w:ind w:left="567" w:right="1695"/>
        <w:rPr>
          <w:rFonts w:ascii="Arial" w:hAnsi="Arial" w:cs="Arial"/>
          <w:b/>
        </w:rPr>
      </w:pPr>
      <w:r>
        <w:rPr>
          <w:rFonts w:ascii="Arial" w:hAnsi="Arial"/>
          <w:b/>
        </w:rPr>
        <w:t>Actualizaciones también disponibles para la variante de 9 m</w:t>
      </w:r>
    </w:p>
    <w:p w14:paraId="62BCCBF1" w14:textId="6F15A7C6" w:rsidR="005B70E0" w:rsidRDefault="00674343" w:rsidP="00EF29C0">
      <w:pPr>
        <w:spacing w:after="120" w:line="360" w:lineRule="auto"/>
        <w:ind w:left="567" w:right="1695"/>
        <w:rPr>
          <w:rFonts w:ascii="Arial" w:hAnsi="Arial" w:cs="Arial"/>
          <w:bCs/>
        </w:rPr>
      </w:pPr>
      <w:r>
        <w:rPr>
          <w:rFonts w:ascii="Arial" w:hAnsi="Arial"/>
        </w:rPr>
        <w:t xml:space="preserve">Las nuevas actualizaciones ahora también están disponibles como opción para la Cirrus 9004-2C Grand con ancho de trabajo de 9 m. Las nuevas variantes de equipamiento aumentan aún más la eficiencia y el rendimiento. </w:t>
      </w:r>
    </w:p>
    <w:p w14:paraId="65A35525" w14:textId="5ACC6F7E" w:rsidR="005B70E0" w:rsidRDefault="005B70E0">
      <w:pPr>
        <w:rPr>
          <w:rFonts w:ascii="Arial" w:hAnsi="Arial" w:cs="Arial"/>
          <w:bCs/>
          <w:sz w:val="22"/>
          <w:szCs w:val="22"/>
        </w:rPr>
      </w:pPr>
    </w:p>
    <w:p w14:paraId="41409E21" w14:textId="77777777" w:rsidR="00EF29C0" w:rsidRDefault="00EF29C0" w:rsidP="00EF29C0">
      <w:pPr>
        <w:spacing w:after="120" w:line="360" w:lineRule="auto"/>
        <w:ind w:left="567" w:right="1695"/>
        <w:rPr>
          <w:rFonts w:ascii="Arial" w:hAnsi="Arial" w:cs="Arial"/>
          <w:bCs/>
          <w:sz w:val="22"/>
          <w:szCs w:val="22"/>
        </w:rPr>
      </w:pPr>
    </w:p>
    <w:p w14:paraId="1AE5191B" w14:textId="6F26BEB0" w:rsidR="00DE5997" w:rsidRDefault="00DE5997" w:rsidP="00EF29C0">
      <w:pPr>
        <w:spacing w:after="120" w:line="360" w:lineRule="auto"/>
        <w:ind w:left="567" w:right="1695"/>
        <w:rPr>
          <w:rFonts w:ascii="Arial" w:hAnsi="Arial" w:cs="Arial"/>
          <w:bCs/>
          <w:sz w:val="22"/>
          <w:szCs w:val="22"/>
        </w:rPr>
      </w:pPr>
      <w:r>
        <w:rPr>
          <w:rFonts w:ascii="Arial" w:hAnsi="Arial"/>
          <w:noProof/>
          <w:sz w:val="22"/>
        </w:rPr>
        <w:drawing>
          <wp:inline distT="0" distB="0" distL="0" distR="0" wp14:anchorId="2E80E4DE" wp14:editId="70BBF722">
            <wp:extent cx="5400000" cy="4062375"/>
            <wp:effectExtent l="0" t="0" r="0" b="0"/>
            <wp:docPr id="14406958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62375"/>
                    </a:xfrm>
                    <a:prstGeom prst="rect">
                      <a:avLst/>
                    </a:prstGeom>
                    <a:noFill/>
                    <a:ln>
                      <a:noFill/>
                    </a:ln>
                  </pic:spPr>
                </pic:pic>
              </a:graphicData>
            </a:graphic>
          </wp:inline>
        </w:drawing>
      </w:r>
    </w:p>
    <w:p w14:paraId="4189FC3E" w14:textId="667D77F2" w:rsidR="00DE5997" w:rsidRDefault="00DE5997" w:rsidP="00EF29C0">
      <w:pPr>
        <w:spacing w:after="120" w:line="360" w:lineRule="auto"/>
        <w:ind w:left="567" w:right="1695"/>
        <w:rPr>
          <w:rFonts w:ascii="Arial" w:hAnsi="Arial" w:cs="Arial"/>
          <w:bCs/>
          <w:sz w:val="22"/>
          <w:szCs w:val="22"/>
        </w:rPr>
      </w:pPr>
      <w:r>
        <w:rPr>
          <w:rFonts w:ascii="Arial" w:hAnsi="Arial"/>
          <w:sz w:val="22"/>
        </w:rPr>
        <w:t>La Cirrus 8004-2C Grand combina flexibilidad, precisión y rendimiento en una sola máquina, adaptada a los requisitos de la agricultura moderna.</w:t>
      </w:r>
    </w:p>
    <w:p w14:paraId="59674923" w14:textId="0019E65B" w:rsidR="004A4E71" w:rsidRDefault="004A4E71">
      <w:pPr>
        <w:rPr>
          <w:rFonts w:ascii="Arial" w:hAnsi="Arial" w:cs="Arial"/>
          <w:bCs/>
        </w:rPr>
      </w:pPr>
    </w:p>
    <w:p w14:paraId="6A6DA951"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0C056DF5" w14:textId="77777777" w:rsidR="00A42ED2" w:rsidRDefault="00A42ED2" w:rsidP="00A42ED2">
      <w:pPr>
        <w:spacing w:after="120" w:line="360" w:lineRule="auto"/>
        <w:ind w:left="567" w:right="1695"/>
        <w:rPr>
          <w:rFonts w:ascii="Arial" w:hAnsi="Arial" w:cs="Arial"/>
          <w:bCs/>
        </w:rPr>
      </w:pPr>
    </w:p>
    <w:p w14:paraId="4758083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173F6F36" w14:textId="4CE5DC85"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2500 personas en nueve centros de producción diferentes. La gama de maquinaria agrícola incluye equipos de labrado, sembradoras, abonadoras, equipos de protección de cultivos y tecnología de azada. Basándose en estas competencias básicas, AMAZONE es hoy el especialista agrícola en “producción de cultivos inteligente”. Más información: </w:t>
      </w:r>
      <w:hyperlink r:id="rId10" w:history="1">
        <w:r w:rsidR="00317168" w:rsidRPr="004745EC">
          <w:rPr>
            <w:rStyle w:val="Hyperlink"/>
            <w:rFonts w:ascii="Arial" w:hAnsi="Arial"/>
            <w:sz w:val="20"/>
          </w:rPr>
          <w:t>www.amazone.net</w:t>
        </w:r>
      </w:hyperlink>
    </w:p>
    <w:p w14:paraId="779A268F"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FC621C6" wp14:editId="1F0AA371">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2CD8ED" wp14:editId="318AE2C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9B3E5" wp14:editId="32E7315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5D4FBD" wp14:editId="18C9042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2B0A3EE" wp14:editId="7D8DCCE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940A07">
      <w:headerReference w:type="default" r:id="rId26"/>
      <w:footerReference w:type="default" r:id="rId27"/>
      <w:pgSz w:w="11901" w:h="16840" w:code="9"/>
      <w:pgMar w:top="1985" w:right="567" w:bottom="2127"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A43E" w14:textId="77777777" w:rsidR="00EF29C0" w:rsidRDefault="00EF29C0">
      <w:r>
        <w:separator/>
      </w:r>
    </w:p>
  </w:endnote>
  <w:endnote w:type="continuationSeparator" w:id="0">
    <w:p w14:paraId="59769457" w14:textId="77777777" w:rsidR="00EF29C0" w:rsidRDefault="00E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F141"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489A6D4" wp14:editId="0FD2004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3225A3"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9A6D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1B3225A3" w14:textId="77777777" w:rsidR="005E0980" w:rsidRPr="0093254A" w:rsidRDefault="005E0980" w:rsidP="006F7755">
                    <w:pPr>
                      <w:ind w:right="57"/>
                      <w:jc w:val="right"/>
                      <w:rPr>
                        <w:sz w:val="20"/>
                        <w:rFonts w:ascii="Arial" w:hAnsi="Arial"/>
                      </w:rPr>
                    </w:pPr>
                    <w:r>
                      <w:rPr>
                        <w:sz w:val="20"/>
                        <w:rFonts w:ascii="Arial" w:hAnsi="Arial"/>
                      </w:rPr>
                      <w:t xml:space="preserve">Página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de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660DDBD" wp14:editId="4D27558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86F2F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9081864" wp14:editId="469CAF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4F448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3F4C0AC" wp14:editId="5F90416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1BB2469A" w14:textId="1D9B0BF2"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317168">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4C0AC"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Co. KG.   Am Amazonenwerk 9–13 · D-49205 Hasbergen-Gaste</w:t>
                    </w:r>
                  </w:p>
                  <w:p w14:paraId="1BB2469A" w14:textId="1D9B0BF2"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317168">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6975" w14:textId="77777777" w:rsidR="00EF29C0" w:rsidRDefault="00EF29C0">
      <w:r>
        <w:separator/>
      </w:r>
    </w:p>
  </w:footnote>
  <w:footnote w:type="continuationSeparator" w:id="0">
    <w:p w14:paraId="7A0AF191" w14:textId="77777777" w:rsidR="00EF29C0" w:rsidRDefault="00E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679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46D182A" wp14:editId="0844BD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8F73C" w14:textId="51B5C9DD"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marzo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46D182A"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C28F73C" w14:textId="51B5C9DD"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Nota de prensa marzo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028B033" wp14:editId="43FC768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8F0A5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75C2FB9" wp14:editId="369FB0C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941729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74CF98A" wp14:editId="4F0DEEA9">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8B917A"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Nota </w:t>
                          </w:r>
                          <w:r>
                            <w:rPr>
                              <w:rFonts w:ascii="Arial" w:hAnsi="Arial"/>
                              <w:b/>
                              <w:color w:val="FFFFFF"/>
                              <w:sz w:val="26"/>
                            </w:rPr>
                            <w:t>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CF98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8B917A"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Nota 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C0"/>
    <w:rsid w:val="000008BF"/>
    <w:rsid w:val="0000280B"/>
    <w:rsid w:val="00003E4F"/>
    <w:rsid w:val="000047C6"/>
    <w:rsid w:val="000055DA"/>
    <w:rsid w:val="0000569A"/>
    <w:rsid w:val="00005750"/>
    <w:rsid w:val="000057B1"/>
    <w:rsid w:val="00005A76"/>
    <w:rsid w:val="00006782"/>
    <w:rsid w:val="00013C90"/>
    <w:rsid w:val="000148C6"/>
    <w:rsid w:val="00016601"/>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B72"/>
    <w:rsid w:val="00052915"/>
    <w:rsid w:val="00053599"/>
    <w:rsid w:val="0005389A"/>
    <w:rsid w:val="00054904"/>
    <w:rsid w:val="000558D6"/>
    <w:rsid w:val="00056589"/>
    <w:rsid w:val="00057042"/>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6A4"/>
    <w:rsid w:val="000D07D1"/>
    <w:rsid w:val="000D0EF1"/>
    <w:rsid w:val="000D1FED"/>
    <w:rsid w:val="000D35C6"/>
    <w:rsid w:val="000D431B"/>
    <w:rsid w:val="000D6400"/>
    <w:rsid w:val="000D7D8C"/>
    <w:rsid w:val="000E3570"/>
    <w:rsid w:val="000E45C0"/>
    <w:rsid w:val="000E771E"/>
    <w:rsid w:val="000F2EF4"/>
    <w:rsid w:val="000F451A"/>
    <w:rsid w:val="000F4BDC"/>
    <w:rsid w:val="000F529B"/>
    <w:rsid w:val="000F6051"/>
    <w:rsid w:val="000F680B"/>
    <w:rsid w:val="00100047"/>
    <w:rsid w:val="0010274B"/>
    <w:rsid w:val="00103228"/>
    <w:rsid w:val="00103E69"/>
    <w:rsid w:val="0011025F"/>
    <w:rsid w:val="00110789"/>
    <w:rsid w:val="00110EAB"/>
    <w:rsid w:val="00112ED1"/>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19F2"/>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75D"/>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275"/>
    <w:rsid w:val="001D37F0"/>
    <w:rsid w:val="001D5F6F"/>
    <w:rsid w:val="001D6B80"/>
    <w:rsid w:val="001D6DAF"/>
    <w:rsid w:val="001E0A8C"/>
    <w:rsid w:val="001E0F14"/>
    <w:rsid w:val="001E2675"/>
    <w:rsid w:val="001E278B"/>
    <w:rsid w:val="001E27E7"/>
    <w:rsid w:val="001E4DC2"/>
    <w:rsid w:val="001E5C51"/>
    <w:rsid w:val="001E6EDA"/>
    <w:rsid w:val="001E7DCB"/>
    <w:rsid w:val="001F0C4B"/>
    <w:rsid w:val="001F10DE"/>
    <w:rsid w:val="001F2C8E"/>
    <w:rsid w:val="001F3AF7"/>
    <w:rsid w:val="001F4D94"/>
    <w:rsid w:val="001F60F7"/>
    <w:rsid w:val="001F6110"/>
    <w:rsid w:val="001F62AF"/>
    <w:rsid w:val="001F6810"/>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6E67"/>
    <w:rsid w:val="0025701D"/>
    <w:rsid w:val="00260884"/>
    <w:rsid w:val="002613D7"/>
    <w:rsid w:val="00261B3B"/>
    <w:rsid w:val="00262805"/>
    <w:rsid w:val="00263D84"/>
    <w:rsid w:val="00265D6C"/>
    <w:rsid w:val="0026750E"/>
    <w:rsid w:val="0027155F"/>
    <w:rsid w:val="00272610"/>
    <w:rsid w:val="002749F8"/>
    <w:rsid w:val="0027763F"/>
    <w:rsid w:val="00280231"/>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0A9"/>
    <w:rsid w:val="002F6BC8"/>
    <w:rsid w:val="002F7CC5"/>
    <w:rsid w:val="0030035B"/>
    <w:rsid w:val="00300C6C"/>
    <w:rsid w:val="00302020"/>
    <w:rsid w:val="003041D2"/>
    <w:rsid w:val="00306834"/>
    <w:rsid w:val="00306BA2"/>
    <w:rsid w:val="0031078F"/>
    <w:rsid w:val="00312008"/>
    <w:rsid w:val="00312139"/>
    <w:rsid w:val="003123B7"/>
    <w:rsid w:val="003132FB"/>
    <w:rsid w:val="003156BE"/>
    <w:rsid w:val="00316911"/>
    <w:rsid w:val="00317168"/>
    <w:rsid w:val="003171E2"/>
    <w:rsid w:val="003203EE"/>
    <w:rsid w:val="00320F24"/>
    <w:rsid w:val="00321245"/>
    <w:rsid w:val="00322003"/>
    <w:rsid w:val="0032713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67E25"/>
    <w:rsid w:val="00370CBC"/>
    <w:rsid w:val="00371B65"/>
    <w:rsid w:val="00371C85"/>
    <w:rsid w:val="00375B0A"/>
    <w:rsid w:val="0037620D"/>
    <w:rsid w:val="0038011E"/>
    <w:rsid w:val="0038102A"/>
    <w:rsid w:val="003834BD"/>
    <w:rsid w:val="00383B42"/>
    <w:rsid w:val="003852C1"/>
    <w:rsid w:val="00391D61"/>
    <w:rsid w:val="00393134"/>
    <w:rsid w:val="00394C3D"/>
    <w:rsid w:val="00395BAA"/>
    <w:rsid w:val="0039667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2808"/>
    <w:rsid w:val="003E2FEC"/>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272"/>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467"/>
    <w:rsid w:val="00472849"/>
    <w:rsid w:val="0047316B"/>
    <w:rsid w:val="00473C77"/>
    <w:rsid w:val="00473DB9"/>
    <w:rsid w:val="0047422F"/>
    <w:rsid w:val="00475931"/>
    <w:rsid w:val="00475946"/>
    <w:rsid w:val="004773C0"/>
    <w:rsid w:val="00480CAE"/>
    <w:rsid w:val="00482C7E"/>
    <w:rsid w:val="004841F0"/>
    <w:rsid w:val="00484219"/>
    <w:rsid w:val="00484610"/>
    <w:rsid w:val="00490CF7"/>
    <w:rsid w:val="00490EDF"/>
    <w:rsid w:val="00491596"/>
    <w:rsid w:val="00496D50"/>
    <w:rsid w:val="0049763C"/>
    <w:rsid w:val="00497C62"/>
    <w:rsid w:val="004A0DBC"/>
    <w:rsid w:val="004A3521"/>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4E97"/>
    <w:rsid w:val="004C549D"/>
    <w:rsid w:val="004C61E9"/>
    <w:rsid w:val="004C7E4E"/>
    <w:rsid w:val="004D0790"/>
    <w:rsid w:val="004D1DB1"/>
    <w:rsid w:val="004D45C7"/>
    <w:rsid w:val="004D4ED8"/>
    <w:rsid w:val="004D79A3"/>
    <w:rsid w:val="004E0912"/>
    <w:rsid w:val="004E161C"/>
    <w:rsid w:val="004E1697"/>
    <w:rsid w:val="004E2A66"/>
    <w:rsid w:val="004E4EE0"/>
    <w:rsid w:val="004E51A5"/>
    <w:rsid w:val="004F0595"/>
    <w:rsid w:val="004F412A"/>
    <w:rsid w:val="004F4C41"/>
    <w:rsid w:val="004F50C0"/>
    <w:rsid w:val="004F522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E4E"/>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498"/>
    <w:rsid w:val="00536562"/>
    <w:rsid w:val="00537578"/>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0AEC"/>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0E0"/>
    <w:rsid w:val="005B71B7"/>
    <w:rsid w:val="005C1D46"/>
    <w:rsid w:val="005C277B"/>
    <w:rsid w:val="005C2CD4"/>
    <w:rsid w:val="005C3063"/>
    <w:rsid w:val="005C3540"/>
    <w:rsid w:val="005C3E4D"/>
    <w:rsid w:val="005C5180"/>
    <w:rsid w:val="005C6C0D"/>
    <w:rsid w:val="005C7656"/>
    <w:rsid w:val="005C7B15"/>
    <w:rsid w:val="005D05A4"/>
    <w:rsid w:val="005D1CAE"/>
    <w:rsid w:val="005D242F"/>
    <w:rsid w:val="005D4A16"/>
    <w:rsid w:val="005D5380"/>
    <w:rsid w:val="005D587C"/>
    <w:rsid w:val="005D5AB4"/>
    <w:rsid w:val="005D624B"/>
    <w:rsid w:val="005E0812"/>
    <w:rsid w:val="005E0980"/>
    <w:rsid w:val="005E1500"/>
    <w:rsid w:val="005E2376"/>
    <w:rsid w:val="005E62F4"/>
    <w:rsid w:val="005E79F7"/>
    <w:rsid w:val="005F0AE3"/>
    <w:rsid w:val="005F0C40"/>
    <w:rsid w:val="005F12CA"/>
    <w:rsid w:val="005F16D2"/>
    <w:rsid w:val="005F18BD"/>
    <w:rsid w:val="005F5C4A"/>
    <w:rsid w:val="005F7267"/>
    <w:rsid w:val="00601972"/>
    <w:rsid w:val="00604D9C"/>
    <w:rsid w:val="00604DA3"/>
    <w:rsid w:val="006113A9"/>
    <w:rsid w:val="006123F0"/>
    <w:rsid w:val="0061248F"/>
    <w:rsid w:val="00612E9F"/>
    <w:rsid w:val="00615634"/>
    <w:rsid w:val="006208D6"/>
    <w:rsid w:val="00620B88"/>
    <w:rsid w:val="00621088"/>
    <w:rsid w:val="00623CB7"/>
    <w:rsid w:val="00625471"/>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C50"/>
    <w:rsid w:val="00674343"/>
    <w:rsid w:val="00674639"/>
    <w:rsid w:val="006767D7"/>
    <w:rsid w:val="00677AC9"/>
    <w:rsid w:val="006803B9"/>
    <w:rsid w:val="00681310"/>
    <w:rsid w:val="00682DA3"/>
    <w:rsid w:val="00683B17"/>
    <w:rsid w:val="0069283F"/>
    <w:rsid w:val="00692B88"/>
    <w:rsid w:val="00692D09"/>
    <w:rsid w:val="00692DA8"/>
    <w:rsid w:val="006940F6"/>
    <w:rsid w:val="00695C4D"/>
    <w:rsid w:val="0069613D"/>
    <w:rsid w:val="006978CD"/>
    <w:rsid w:val="006A0C55"/>
    <w:rsid w:val="006A28C0"/>
    <w:rsid w:val="006A3145"/>
    <w:rsid w:val="006A5930"/>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A9"/>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383"/>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1CB8"/>
    <w:rsid w:val="00792238"/>
    <w:rsid w:val="007926CB"/>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06BF"/>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0E72"/>
    <w:rsid w:val="0082106F"/>
    <w:rsid w:val="0082147D"/>
    <w:rsid w:val="00821D08"/>
    <w:rsid w:val="00822D04"/>
    <w:rsid w:val="00822EFB"/>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DE"/>
    <w:rsid w:val="00855B27"/>
    <w:rsid w:val="008561B4"/>
    <w:rsid w:val="008579CE"/>
    <w:rsid w:val="0086119A"/>
    <w:rsid w:val="00861E30"/>
    <w:rsid w:val="00864049"/>
    <w:rsid w:val="00864751"/>
    <w:rsid w:val="00865F30"/>
    <w:rsid w:val="0087172D"/>
    <w:rsid w:val="008718BA"/>
    <w:rsid w:val="00871C57"/>
    <w:rsid w:val="00871FC3"/>
    <w:rsid w:val="008739C9"/>
    <w:rsid w:val="00873CAF"/>
    <w:rsid w:val="00873EA7"/>
    <w:rsid w:val="008773C5"/>
    <w:rsid w:val="0088211C"/>
    <w:rsid w:val="00882549"/>
    <w:rsid w:val="00883D42"/>
    <w:rsid w:val="00884996"/>
    <w:rsid w:val="00885B7D"/>
    <w:rsid w:val="00887231"/>
    <w:rsid w:val="00887686"/>
    <w:rsid w:val="008914EF"/>
    <w:rsid w:val="00891CD0"/>
    <w:rsid w:val="008921D5"/>
    <w:rsid w:val="0089220B"/>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4E97"/>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E7D87"/>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760"/>
    <w:rsid w:val="00920AE8"/>
    <w:rsid w:val="00921FE3"/>
    <w:rsid w:val="009234E3"/>
    <w:rsid w:val="0092470E"/>
    <w:rsid w:val="00927BD9"/>
    <w:rsid w:val="00930312"/>
    <w:rsid w:val="00930B64"/>
    <w:rsid w:val="0093254A"/>
    <w:rsid w:val="00932823"/>
    <w:rsid w:val="00934036"/>
    <w:rsid w:val="009358A0"/>
    <w:rsid w:val="00936828"/>
    <w:rsid w:val="0093732C"/>
    <w:rsid w:val="00937D13"/>
    <w:rsid w:val="00940A07"/>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166"/>
    <w:rsid w:val="009F1EB5"/>
    <w:rsid w:val="009F53B4"/>
    <w:rsid w:val="009F7CB2"/>
    <w:rsid w:val="00A004DD"/>
    <w:rsid w:val="00A049A0"/>
    <w:rsid w:val="00A1027B"/>
    <w:rsid w:val="00A10512"/>
    <w:rsid w:val="00A10CE1"/>
    <w:rsid w:val="00A13169"/>
    <w:rsid w:val="00A1386B"/>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45F"/>
    <w:rsid w:val="00A57A2A"/>
    <w:rsid w:val="00A60193"/>
    <w:rsid w:val="00A62065"/>
    <w:rsid w:val="00A638A2"/>
    <w:rsid w:val="00A70034"/>
    <w:rsid w:val="00A74116"/>
    <w:rsid w:val="00A74C0A"/>
    <w:rsid w:val="00A765FC"/>
    <w:rsid w:val="00A774B8"/>
    <w:rsid w:val="00A7757F"/>
    <w:rsid w:val="00A77631"/>
    <w:rsid w:val="00A7763E"/>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6E5F"/>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6A8"/>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62D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ACB"/>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131"/>
    <w:rsid w:val="00C33E5C"/>
    <w:rsid w:val="00C3459B"/>
    <w:rsid w:val="00C35807"/>
    <w:rsid w:val="00C36C13"/>
    <w:rsid w:val="00C372C7"/>
    <w:rsid w:val="00C37BD5"/>
    <w:rsid w:val="00C42AC0"/>
    <w:rsid w:val="00C43705"/>
    <w:rsid w:val="00C43B2F"/>
    <w:rsid w:val="00C448D9"/>
    <w:rsid w:val="00C44ECA"/>
    <w:rsid w:val="00C451A2"/>
    <w:rsid w:val="00C45CCE"/>
    <w:rsid w:val="00C47CCD"/>
    <w:rsid w:val="00C51513"/>
    <w:rsid w:val="00C534AE"/>
    <w:rsid w:val="00C561D5"/>
    <w:rsid w:val="00C56D21"/>
    <w:rsid w:val="00C611FC"/>
    <w:rsid w:val="00C61E9A"/>
    <w:rsid w:val="00C62ECB"/>
    <w:rsid w:val="00C63ADD"/>
    <w:rsid w:val="00C6496F"/>
    <w:rsid w:val="00C64A9E"/>
    <w:rsid w:val="00C656ED"/>
    <w:rsid w:val="00C668B4"/>
    <w:rsid w:val="00C7076D"/>
    <w:rsid w:val="00C712F0"/>
    <w:rsid w:val="00C72561"/>
    <w:rsid w:val="00C72C05"/>
    <w:rsid w:val="00C7362D"/>
    <w:rsid w:val="00C73ABB"/>
    <w:rsid w:val="00C7576D"/>
    <w:rsid w:val="00C83FDE"/>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EF0"/>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76E7"/>
    <w:rsid w:val="00D20825"/>
    <w:rsid w:val="00D20839"/>
    <w:rsid w:val="00D211D5"/>
    <w:rsid w:val="00D22DD8"/>
    <w:rsid w:val="00D24F19"/>
    <w:rsid w:val="00D266B0"/>
    <w:rsid w:val="00D30748"/>
    <w:rsid w:val="00D3166A"/>
    <w:rsid w:val="00D3212E"/>
    <w:rsid w:val="00D3251C"/>
    <w:rsid w:val="00D3310F"/>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2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25F4"/>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5997"/>
    <w:rsid w:val="00DE694E"/>
    <w:rsid w:val="00DF0755"/>
    <w:rsid w:val="00DF202A"/>
    <w:rsid w:val="00DF2331"/>
    <w:rsid w:val="00DF4349"/>
    <w:rsid w:val="00DF4EAC"/>
    <w:rsid w:val="00DF5631"/>
    <w:rsid w:val="00DF58BE"/>
    <w:rsid w:val="00DF5A84"/>
    <w:rsid w:val="00DF5C0D"/>
    <w:rsid w:val="00DF6639"/>
    <w:rsid w:val="00DF7498"/>
    <w:rsid w:val="00DF7522"/>
    <w:rsid w:val="00E00430"/>
    <w:rsid w:val="00E01FD6"/>
    <w:rsid w:val="00E02C03"/>
    <w:rsid w:val="00E02DA7"/>
    <w:rsid w:val="00E0456D"/>
    <w:rsid w:val="00E12CE4"/>
    <w:rsid w:val="00E12DCB"/>
    <w:rsid w:val="00E14A21"/>
    <w:rsid w:val="00E210CD"/>
    <w:rsid w:val="00E216E2"/>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97F33"/>
    <w:rsid w:val="00EA00A7"/>
    <w:rsid w:val="00EA0CD0"/>
    <w:rsid w:val="00EA1C8E"/>
    <w:rsid w:val="00EA5D6C"/>
    <w:rsid w:val="00EA63A7"/>
    <w:rsid w:val="00EA6DCE"/>
    <w:rsid w:val="00EA76FC"/>
    <w:rsid w:val="00EB27C5"/>
    <w:rsid w:val="00EB49A8"/>
    <w:rsid w:val="00EB5C25"/>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069"/>
    <w:rsid w:val="00EF0CC3"/>
    <w:rsid w:val="00EF29C0"/>
    <w:rsid w:val="00EF33C1"/>
    <w:rsid w:val="00EF357E"/>
    <w:rsid w:val="00EF3A76"/>
    <w:rsid w:val="00EF442C"/>
    <w:rsid w:val="00EF46F1"/>
    <w:rsid w:val="00EF6FFB"/>
    <w:rsid w:val="00F0011A"/>
    <w:rsid w:val="00F00425"/>
    <w:rsid w:val="00F04AA9"/>
    <w:rsid w:val="00F04BE9"/>
    <w:rsid w:val="00F05CA3"/>
    <w:rsid w:val="00F1038F"/>
    <w:rsid w:val="00F11CCD"/>
    <w:rsid w:val="00F135E0"/>
    <w:rsid w:val="00F13A14"/>
    <w:rsid w:val="00F15443"/>
    <w:rsid w:val="00F15937"/>
    <w:rsid w:val="00F15B68"/>
    <w:rsid w:val="00F16A78"/>
    <w:rsid w:val="00F170DD"/>
    <w:rsid w:val="00F17918"/>
    <w:rsid w:val="00F214BC"/>
    <w:rsid w:val="00F23D17"/>
    <w:rsid w:val="00F254AC"/>
    <w:rsid w:val="00F2696A"/>
    <w:rsid w:val="00F3058F"/>
    <w:rsid w:val="00F30A13"/>
    <w:rsid w:val="00F3206D"/>
    <w:rsid w:val="00F3365D"/>
    <w:rsid w:val="00F34074"/>
    <w:rsid w:val="00F35B89"/>
    <w:rsid w:val="00F36BC3"/>
    <w:rsid w:val="00F374F7"/>
    <w:rsid w:val="00F40A18"/>
    <w:rsid w:val="00F42F23"/>
    <w:rsid w:val="00F43119"/>
    <w:rsid w:val="00F43E3C"/>
    <w:rsid w:val="00F452A2"/>
    <w:rsid w:val="00F4628B"/>
    <w:rsid w:val="00F500E8"/>
    <w:rsid w:val="00F50A75"/>
    <w:rsid w:val="00F53B5D"/>
    <w:rsid w:val="00F54237"/>
    <w:rsid w:val="00F54551"/>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55F"/>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25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142"/>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843"/>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43B983A"/>
  <w15:docId w15:val="{47602AE5-D917-4D91-A015-E749BC843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3171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7840">
      <w:bodyDiv w:val="1"/>
      <w:marLeft w:val="0"/>
      <w:marRight w:val="0"/>
      <w:marTop w:val="0"/>
      <w:marBottom w:val="0"/>
      <w:divBdr>
        <w:top w:val="none" w:sz="0" w:space="0" w:color="auto"/>
        <w:left w:val="none" w:sz="0" w:space="0" w:color="auto"/>
        <w:bottom w:val="none" w:sz="0" w:space="0" w:color="auto"/>
        <w:right w:val="none" w:sz="0" w:space="0" w:color="auto"/>
      </w:divBdr>
    </w:div>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75887">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5</Pages>
  <Words>1002</Words>
  <Characters>5641</Characters>
  <Application>Microsoft Office Word</Application>
  <DocSecurity>0</DocSecurity>
  <Lines>47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55</cp:revision>
  <cp:lastPrinted>2010-02-24T09:10:00Z</cp:lastPrinted>
  <dcterms:created xsi:type="dcterms:W3CDTF">2025-01-14T10:26:00Z</dcterms:created>
  <dcterms:modified xsi:type="dcterms:W3CDTF">2025-03-31T11:58:00Z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